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25AFE" w14:textId="2CFF3387" w:rsidR="00BA00AB" w:rsidRDefault="00D223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BOSEWELL</w:t>
      </w:r>
      <w:r>
        <w:rPr>
          <w:rFonts w:cs="Times New Roman"/>
          <w:szCs w:val="24"/>
        </w:rPr>
        <w:t xml:space="preserve">      (fl.1499)</w:t>
      </w:r>
    </w:p>
    <w:p w14:paraId="2961DC94" w14:textId="1E47D84D" w:rsidR="00D223E3" w:rsidRDefault="00D223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Eston </w:t>
      </w:r>
      <w:proofErr w:type="spellStart"/>
      <w:r>
        <w:rPr>
          <w:rFonts w:cs="Times New Roman"/>
          <w:szCs w:val="24"/>
        </w:rPr>
        <w:t>Bavent</w:t>
      </w:r>
      <w:proofErr w:type="spellEnd"/>
      <w:r>
        <w:rPr>
          <w:rFonts w:cs="Times New Roman"/>
          <w:szCs w:val="24"/>
        </w:rPr>
        <w:t>, Suffolk.</w:t>
      </w:r>
    </w:p>
    <w:p w14:paraId="01CBEC7A" w14:textId="77777777" w:rsidR="00D223E3" w:rsidRDefault="00D223E3" w:rsidP="009139A6">
      <w:pPr>
        <w:pStyle w:val="NoSpacing"/>
        <w:rPr>
          <w:rFonts w:cs="Times New Roman"/>
          <w:szCs w:val="24"/>
        </w:rPr>
      </w:pPr>
    </w:p>
    <w:p w14:paraId="1A4030B1" w14:textId="77777777" w:rsidR="00D223E3" w:rsidRDefault="00D223E3" w:rsidP="009139A6">
      <w:pPr>
        <w:pStyle w:val="NoSpacing"/>
        <w:rPr>
          <w:rFonts w:cs="Times New Roman"/>
          <w:szCs w:val="24"/>
        </w:rPr>
      </w:pPr>
    </w:p>
    <w:p w14:paraId="6E7C18B0" w14:textId="77777777" w:rsidR="00D223E3" w:rsidRDefault="00D223E3" w:rsidP="00D223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29CBFC91" w14:textId="71D36A20" w:rsidR="00D223E3" w:rsidRDefault="00D223E3" w:rsidP="00D223E3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H.W.Forsyth</w:t>
      </w:r>
      <w:proofErr w:type="spellEnd"/>
      <w:r>
        <w:rPr>
          <w:rFonts w:cs="Times New Roman"/>
          <w:szCs w:val="24"/>
        </w:rPr>
        <w:t xml:space="preserve"> Harwood, volume XXXIV pub. George Bell and sons, 1918, p.6</w:t>
      </w:r>
      <w:r>
        <w:rPr>
          <w:rFonts w:cs="Times New Roman"/>
          <w:szCs w:val="24"/>
        </w:rPr>
        <w:t>2</w:t>
      </w:r>
      <w:r>
        <w:rPr>
          <w:rFonts w:cs="Times New Roman"/>
          <w:szCs w:val="24"/>
        </w:rPr>
        <w:t>)</w:t>
      </w:r>
    </w:p>
    <w:p w14:paraId="11A51E6C" w14:textId="77777777" w:rsidR="00D223E3" w:rsidRDefault="00D223E3" w:rsidP="00D223E3">
      <w:pPr>
        <w:pStyle w:val="NoSpacing"/>
        <w:rPr>
          <w:rFonts w:cs="Times New Roman"/>
          <w:szCs w:val="24"/>
        </w:rPr>
      </w:pPr>
    </w:p>
    <w:p w14:paraId="068CBD40" w14:textId="77777777" w:rsidR="00D223E3" w:rsidRDefault="00D223E3" w:rsidP="00D223E3">
      <w:pPr>
        <w:pStyle w:val="NoSpacing"/>
        <w:rPr>
          <w:rFonts w:cs="Times New Roman"/>
          <w:szCs w:val="24"/>
        </w:rPr>
      </w:pPr>
    </w:p>
    <w:p w14:paraId="6044F393" w14:textId="77777777" w:rsidR="00D223E3" w:rsidRPr="00112647" w:rsidRDefault="00D223E3" w:rsidP="00D223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1A037503" w14:textId="50413880" w:rsidR="00D223E3" w:rsidRPr="00D223E3" w:rsidRDefault="00D223E3" w:rsidP="009139A6">
      <w:pPr>
        <w:pStyle w:val="NoSpacing"/>
        <w:rPr>
          <w:rFonts w:cs="Times New Roman"/>
          <w:szCs w:val="24"/>
        </w:rPr>
      </w:pPr>
    </w:p>
    <w:sectPr w:rsidR="00D223E3" w:rsidRPr="00D223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3CFD4" w14:textId="77777777" w:rsidR="00D223E3" w:rsidRDefault="00D223E3" w:rsidP="009139A6">
      <w:r>
        <w:separator/>
      </w:r>
    </w:p>
  </w:endnote>
  <w:endnote w:type="continuationSeparator" w:id="0">
    <w:p w14:paraId="7511BBAE" w14:textId="77777777" w:rsidR="00D223E3" w:rsidRDefault="00D223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CBA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EF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A08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ADE0" w14:textId="77777777" w:rsidR="00D223E3" w:rsidRDefault="00D223E3" w:rsidP="009139A6">
      <w:r>
        <w:separator/>
      </w:r>
    </w:p>
  </w:footnote>
  <w:footnote w:type="continuationSeparator" w:id="0">
    <w:p w14:paraId="20A490BC" w14:textId="77777777" w:rsidR="00D223E3" w:rsidRDefault="00D223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42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AA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FE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3E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23E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CB651"/>
  <w15:chartTrackingRefBased/>
  <w15:docId w15:val="{3B65E88B-A146-47BF-99CD-DF0D8593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2023-10-14T19:24:00Z</dcterms:created>
  <dcterms:modified xsi:type="dcterms:W3CDTF">2023-10-14T19:28:00Z</dcterms:modified>
</cp:coreProperties>
</file>